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Dorset and North Poole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Dorset and North Poole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Dorset and North Poole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Dorset and North Poole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Dorset and North Poole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Dorset and North Poole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Mid Dorset and North Poole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Dorset and North Poole is estimated to be </w:t>
      </w:r>
      <w:r w:rsidRPr="00773DF7">
        <w:rPr>
          <w:rFonts w:ascii="Libre Franklin Light" w:eastAsia="Times New Roman" w:hAnsi="Libre Franklin Light" w:cs="Calibri Light"/>
          <w:b/>
          <w:bCs/>
          <w:color w:val="C45911" w:themeColor="accent2" w:themeShade="BF"/>
        </w:rPr>
        <w:t xml:space="preserve">£1,058,080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Dorset and North Poole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Dorset and North 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Dorset and North 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Dorset and North Poole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Dorset and North Poo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Dorset and North Poole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Dorset and North Poo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Dorset and North Poole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Dorset and North Poole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Dorset and North Poo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Dorset and North Poole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Dorset and North Poole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Dorset and North Poole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Dorset and North Poole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Dorset and North Poole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Dorset and North Poole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£1,058,080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Dorset and North Poole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£356,417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£25,532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£638,551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£1,058,080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Dorset and North Poole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Dorset and North Poole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Dorset and North 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Dorset and North 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Dorset and North 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Dorset and North 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Dorset and North Poole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Dorset and North Poole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Dorset and North Poole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Dorset and North Poole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Dorset and North Poole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Dorset and North Poole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40EC6DA-CB83-45A4-9BB8-59F7CAF1DFE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